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97BB9D" w14:textId="77777777" w:rsidR="00B72609" w:rsidRDefault="00B72609" w:rsidP="00EB59CF">
      <w:pPr>
        <w:tabs>
          <w:tab w:val="left" w:pos="993"/>
          <w:tab w:val="left" w:pos="1134"/>
        </w:tabs>
        <w:rPr>
          <w:rFonts w:cs="Arial"/>
        </w:rPr>
      </w:pPr>
    </w:p>
    <w:p w14:paraId="7A4047C8" w14:textId="3481F342" w:rsidR="00EB59CF" w:rsidRDefault="00812145" w:rsidP="00EB59CF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Številka</w:t>
      </w:r>
      <w:r w:rsidR="00EB59CF" w:rsidRPr="00B9100B">
        <w:rPr>
          <w:rFonts w:cs="Arial"/>
        </w:rPr>
        <w:t xml:space="preserve">: </w:t>
      </w:r>
      <w:r w:rsidR="008F4DFF">
        <w:rPr>
          <w:rFonts w:cs="Arial"/>
        </w:rPr>
        <w:tab/>
      </w:r>
      <w:bookmarkStart w:id="0" w:name="_GoBack"/>
      <w:bookmarkEnd w:id="0"/>
      <w:r w:rsidR="00E66846">
        <w:rPr>
          <w:rFonts w:cs="Arial"/>
        </w:rPr>
        <w:t>4301-0009/2022</w:t>
      </w:r>
    </w:p>
    <w:p w14:paraId="7080A057" w14:textId="0F9DC454" w:rsidR="00812145" w:rsidRPr="00241F04" w:rsidRDefault="00812145" w:rsidP="00EB59CF">
      <w:pPr>
        <w:tabs>
          <w:tab w:val="left" w:pos="993"/>
          <w:tab w:val="left" w:pos="1134"/>
        </w:tabs>
        <w:rPr>
          <w:rFonts w:cs="Arial"/>
          <w:i/>
        </w:rPr>
      </w:pPr>
      <w:r>
        <w:rPr>
          <w:rFonts w:cs="Arial"/>
        </w:rPr>
        <w:t>JN</w:t>
      </w:r>
      <w:r w:rsidR="007B28DB">
        <w:rPr>
          <w:rFonts w:cs="Arial"/>
        </w:rPr>
        <w:t xml:space="preserve"> BR</w:t>
      </w:r>
      <w:r>
        <w:rPr>
          <w:rFonts w:cs="Arial"/>
        </w:rPr>
        <w:t>:</w:t>
      </w:r>
      <w:r w:rsidR="008F4DFF">
        <w:rPr>
          <w:rFonts w:cs="Arial"/>
        </w:rPr>
        <w:tab/>
      </w:r>
      <w:r w:rsidR="00E66846">
        <w:rPr>
          <w:rFonts w:cs="Arial"/>
        </w:rPr>
        <w:t>2022-223</w:t>
      </w:r>
    </w:p>
    <w:p w14:paraId="0F0EB34D" w14:textId="77777777" w:rsidR="00EF5515" w:rsidRDefault="00EF5515" w:rsidP="00A42189">
      <w:pPr>
        <w:jc w:val="both"/>
        <w:rPr>
          <w:rFonts w:cs="Arial"/>
        </w:rPr>
      </w:pPr>
    </w:p>
    <w:p w14:paraId="42015D53" w14:textId="77777777" w:rsidR="008318D9" w:rsidRDefault="008318D9" w:rsidP="00A42189">
      <w:pPr>
        <w:jc w:val="both"/>
        <w:rPr>
          <w:rFonts w:cs="Arial"/>
        </w:rPr>
      </w:pPr>
    </w:p>
    <w:p w14:paraId="49661683" w14:textId="2ADEF999" w:rsidR="00431C6C" w:rsidRPr="00B9100B" w:rsidRDefault="00431C6C" w:rsidP="00431C6C">
      <w:pPr>
        <w:spacing w:before="120"/>
        <w:jc w:val="center"/>
        <w:rPr>
          <w:rFonts w:cs="Arial"/>
          <w:b/>
        </w:rPr>
      </w:pPr>
      <w:r w:rsidRPr="00B9100B">
        <w:rPr>
          <w:rFonts w:cs="Arial"/>
          <w:b/>
        </w:rPr>
        <w:t xml:space="preserve">IZJAVA </w:t>
      </w:r>
      <w:r w:rsidR="00913408" w:rsidRPr="00B9100B">
        <w:rPr>
          <w:rFonts w:cs="Arial"/>
          <w:b/>
        </w:rPr>
        <w:t>VSEH (FIZIČNIH) OSEB SODELUJOČEGA PODJETJA</w:t>
      </w:r>
    </w:p>
    <w:p w14:paraId="6C7A85DD" w14:textId="77777777" w:rsidR="00431C6C" w:rsidRDefault="00431C6C" w:rsidP="00431C6C">
      <w:pPr>
        <w:tabs>
          <w:tab w:val="left" w:pos="1083"/>
        </w:tabs>
        <w:rPr>
          <w:rFonts w:cs="Arial"/>
        </w:rPr>
      </w:pPr>
    </w:p>
    <w:p w14:paraId="47ABC9DD" w14:textId="66FB6D13" w:rsidR="003F4213" w:rsidRDefault="008335AC" w:rsidP="008335AC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4269C2EF" w14:textId="72905DC7" w:rsidR="00015330" w:rsidRDefault="00015330" w:rsidP="008335AC">
      <w:pPr>
        <w:tabs>
          <w:tab w:val="left" w:pos="1083"/>
        </w:tabs>
        <w:rPr>
          <w:rFonts w:cs="Arial"/>
        </w:rPr>
      </w:pPr>
    </w:p>
    <w:p w14:paraId="276A9CB2" w14:textId="77777777" w:rsidR="00015330" w:rsidRDefault="00015330" w:rsidP="008335AC">
      <w:pPr>
        <w:tabs>
          <w:tab w:val="left" w:pos="1083"/>
        </w:tabs>
        <w:rPr>
          <w:rFonts w:cs="Arial"/>
        </w:rPr>
      </w:pPr>
    </w:p>
    <w:p w14:paraId="04958C69" w14:textId="345E7CC6" w:rsidR="008335AC" w:rsidRDefault="008335AC" w:rsidP="008335AC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Naslov/sedež </w:t>
      </w:r>
      <w:r w:rsidR="003F4213">
        <w:rPr>
          <w:rFonts w:cs="Arial"/>
        </w:rPr>
        <w:t>sodelujočega podjetja:____________________________________________</w:t>
      </w:r>
    </w:p>
    <w:p w14:paraId="78385AC1" w14:textId="77777777" w:rsidR="00431C6C" w:rsidRDefault="00431C6C" w:rsidP="00431C6C">
      <w:pPr>
        <w:tabs>
          <w:tab w:val="left" w:pos="1083"/>
        </w:tabs>
        <w:rPr>
          <w:rFonts w:cs="Arial"/>
        </w:rPr>
      </w:pPr>
    </w:p>
    <w:p w14:paraId="24FE8A50" w14:textId="77777777" w:rsidR="00431C6C" w:rsidRDefault="00431C6C" w:rsidP="00431C6C">
      <w:pPr>
        <w:tabs>
          <w:tab w:val="left" w:pos="1083"/>
        </w:tabs>
        <w:rPr>
          <w:rFonts w:cs="Arial"/>
        </w:rPr>
      </w:pPr>
    </w:p>
    <w:p w14:paraId="540CDDA0" w14:textId="77777777" w:rsidR="00431C6C" w:rsidRDefault="00431C6C" w:rsidP="00431C6C">
      <w:pPr>
        <w:pStyle w:val="Naslov1"/>
        <w:spacing w:before="120"/>
        <w:jc w:val="center"/>
        <w:rPr>
          <w:sz w:val="22"/>
          <w:szCs w:val="22"/>
        </w:rPr>
      </w:pPr>
      <w:r>
        <w:rPr>
          <w:sz w:val="22"/>
          <w:szCs w:val="22"/>
        </w:rPr>
        <w:t>za pridobitev podatkov</w:t>
      </w:r>
    </w:p>
    <w:p w14:paraId="0C9F36AB" w14:textId="77777777" w:rsidR="00D4322B" w:rsidRDefault="00D4322B" w:rsidP="00A42189">
      <w:pPr>
        <w:jc w:val="both"/>
        <w:rPr>
          <w:rFonts w:cs="Arial"/>
        </w:rPr>
      </w:pPr>
    </w:p>
    <w:p w14:paraId="5300F50B" w14:textId="77777777" w:rsidR="0001392A" w:rsidRPr="000D1EDF" w:rsidRDefault="0001392A" w:rsidP="00D4322B">
      <w:pPr>
        <w:jc w:val="both"/>
        <w:rPr>
          <w:rFonts w:cs="Arial"/>
        </w:rPr>
      </w:pPr>
    </w:p>
    <w:p w14:paraId="66C5864E" w14:textId="77777777" w:rsidR="000D1EDF" w:rsidRPr="000D1EDF" w:rsidRDefault="000D1EDF" w:rsidP="000D1EDF">
      <w:pPr>
        <w:jc w:val="both"/>
        <w:rPr>
          <w:rFonts w:cs="Arial"/>
        </w:rPr>
      </w:pPr>
      <w:r w:rsidRPr="000D1EDF">
        <w:rPr>
          <w:rFonts w:cs="Arial"/>
        </w:rPr>
        <w:t xml:space="preserve">Podpisani zakoniti zastopnik </w:t>
      </w:r>
      <w:r w:rsidR="00D4322B">
        <w:rPr>
          <w:rFonts w:cs="Arial"/>
        </w:rPr>
        <w:t>______</w:t>
      </w:r>
      <w:r w:rsidRPr="000D1EDF">
        <w:rPr>
          <w:rFonts w:cs="Arial"/>
        </w:rPr>
        <w:t>___________</w:t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  <w:t>,</w:t>
      </w:r>
    </w:p>
    <w:p w14:paraId="42BE39F9" w14:textId="77777777" w:rsidR="000D1EDF" w:rsidRPr="000D1EDF" w:rsidRDefault="000D1EDF" w:rsidP="000D1EDF">
      <w:pPr>
        <w:jc w:val="both"/>
        <w:rPr>
          <w:rFonts w:cs="Arial"/>
        </w:rPr>
      </w:pPr>
      <w:r w:rsidRPr="000D1EDF">
        <w:rPr>
          <w:rFonts w:cs="Arial"/>
        </w:rPr>
        <w:tab/>
      </w:r>
    </w:p>
    <w:p w14:paraId="16C2E4EB" w14:textId="77777777" w:rsidR="000D1EDF" w:rsidRPr="000D1EDF" w:rsidRDefault="000D1EDF" w:rsidP="000D1EDF">
      <w:pPr>
        <w:spacing w:line="360" w:lineRule="auto"/>
        <w:jc w:val="both"/>
        <w:rPr>
          <w:rFonts w:cs="Arial"/>
          <w:u w:val="single"/>
        </w:rPr>
      </w:pPr>
      <w:r>
        <w:rPr>
          <w:rFonts w:cs="Arial"/>
        </w:rPr>
        <w:t>EMŠO:</w:t>
      </w:r>
      <w:r>
        <w:rPr>
          <w:rFonts w:cs="Arial"/>
        </w:rPr>
        <w:tab/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4DD4CE95" w14:textId="77777777" w:rsidR="000D1EDF" w:rsidRPr="000D1EDF" w:rsidRDefault="000D1EDF" w:rsidP="000D1EDF">
      <w:pPr>
        <w:spacing w:line="360" w:lineRule="auto"/>
        <w:jc w:val="both"/>
        <w:rPr>
          <w:rFonts w:cs="Arial"/>
          <w:u w:val="single"/>
        </w:rPr>
      </w:pPr>
      <w:r w:rsidRPr="000D1EDF">
        <w:rPr>
          <w:rFonts w:cs="Arial"/>
        </w:rPr>
        <w:t>datum rojstva: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78060158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 xml:space="preserve">kraj rojstva: 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196E774B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>
        <w:rPr>
          <w:rFonts w:cs="Arial"/>
        </w:rPr>
        <w:t>občina rojstva:</w:t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3DE3487F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d</w:t>
      </w:r>
      <w:r>
        <w:rPr>
          <w:rFonts w:cs="Arial"/>
        </w:rPr>
        <w:t>ržava rojstva:</w:t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5360F838" w14:textId="77777777" w:rsidR="000D1EDF" w:rsidRPr="000D1EDF" w:rsidRDefault="000D1EDF" w:rsidP="000D1EDF">
      <w:pPr>
        <w:spacing w:line="360" w:lineRule="auto"/>
        <w:jc w:val="both"/>
        <w:rPr>
          <w:rFonts w:cs="Arial"/>
          <w:u w:val="single"/>
        </w:rPr>
      </w:pPr>
      <w:r w:rsidRPr="000D1EDF">
        <w:rPr>
          <w:rFonts w:cs="Arial"/>
        </w:rPr>
        <w:t xml:space="preserve">državljanstvo: 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4A1F4C24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naslov stalnega/začasnega bivališča:</w:t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2DB8EC14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moje prejšnje osebno ime se je glasilo:</w:t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2A457D6E" w14:textId="77777777" w:rsidR="000D1EDF" w:rsidRPr="000D1EDF" w:rsidRDefault="000D1EDF" w:rsidP="000D1EDF">
      <w:pPr>
        <w:jc w:val="both"/>
        <w:rPr>
          <w:rFonts w:cs="Arial"/>
        </w:rPr>
      </w:pPr>
    </w:p>
    <w:p w14:paraId="46E9A759" w14:textId="256E279E" w:rsidR="000D1EDF" w:rsidRDefault="00CA0755" w:rsidP="000D1EDF">
      <w:pPr>
        <w:jc w:val="both"/>
        <w:rPr>
          <w:rFonts w:cs="Arial"/>
        </w:rPr>
      </w:pPr>
      <w:r>
        <w:rPr>
          <w:rFonts w:cs="Arial"/>
        </w:rPr>
        <w:t>p</w:t>
      </w:r>
      <w:r w:rsidR="000D1EDF" w:rsidRPr="000D1EDF">
        <w:rPr>
          <w:rFonts w:cs="Arial"/>
        </w:rPr>
        <w:t>ooblaščam naročnika Zavod Republike Slovenije za blagovne rezerve, Dunajska cesta 106, 1000 Ljubljana, da lahko za namene objavljenega javnega naročila na portalu javnih naročil</w:t>
      </w:r>
      <w:r w:rsidR="00D625CE">
        <w:rPr>
          <w:rFonts w:cs="Arial"/>
        </w:rPr>
        <w:t xml:space="preserve"> in Uradnem listu EU</w:t>
      </w:r>
      <w:r w:rsidR="000D1EDF" w:rsidRPr="000D1EDF">
        <w:rPr>
          <w:rFonts w:cs="Arial"/>
        </w:rPr>
        <w:t xml:space="preserve"> pridobi moje osebne podatke iz uradnih evidenc državnih organov, organov lokalnih skupnosti in nosilcev javnega pooblastila.</w:t>
      </w:r>
    </w:p>
    <w:p w14:paraId="0CC5D8A0" w14:textId="77777777" w:rsidR="00D4322B" w:rsidRDefault="00D4322B" w:rsidP="000D1EDF">
      <w:pPr>
        <w:jc w:val="both"/>
        <w:rPr>
          <w:rFonts w:cs="Arial"/>
        </w:rPr>
      </w:pPr>
    </w:p>
    <w:p w14:paraId="1D143D0E" w14:textId="77777777" w:rsidR="000D1EDF" w:rsidRPr="000D1EDF" w:rsidRDefault="000D1EDF" w:rsidP="000D1EDF">
      <w:pPr>
        <w:jc w:val="both"/>
        <w:rPr>
          <w:rFonts w:cs="Arial"/>
        </w:rPr>
      </w:pPr>
    </w:p>
    <w:p w14:paraId="2C770E24" w14:textId="77777777" w:rsidR="00EF5515" w:rsidRDefault="00EF5515" w:rsidP="00EF5515">
      <w:pPr>
        <w:jc w:val="both"/>
        <w:rPr>
          <w:rFonts w:cs="Arial"/>
        </w:rPr>
      </w:pPr>
    </w:p>
    <w:p w14:paraId="6E663C90" w14:textId="77777777" w:rsidR="00F014E7" w:rsidRDefault="00F014E7" w:rsidP="00EF5515">
      <w:pPr>
        <w:jc w:val="both"/>
        <w:rPr>
          <w:rFonts w:cs="Arial"/>
        </w:rPr>
      </w:pPr>
    </w:p>
    <w:p w14:paraId="632E5712" w14:textId="77777777" w:rsidR="00EF5515" w:rsidRDefault="00EF5515" w:rsidP="00EF5515">
      <w:pPr>
        <w:jc w:val="both"/>
        <w:rPr>
          <w:rFonts w:cs="Arial"/>
        </w:rPr>
      </w:pPr>
    </w:p>
    <w:p w14:paraId="03CF4A00" w14:textId="77777777" w:rsidR="00EF5515" w:rsidRDefault="00EF5515" w:rsidP="00EF5515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42568A29" w14:textId="77777777" w:rsidR="00EF5515" w:rsidRDefault="00EF5515" w:rsidP="00EF5515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>
        <w:rPr>
          <w:rFonts w:cs="Arial"/>
        </w:rPr>
        <w:tab/>
        <w:t>Podpis zakonitega zastopnika</w:t>
      </w:r>
    </w:p>
    <w:p w14:paraId="0CFF2E86" w14:textId="77777777" w:rsidR="000D1EDF" w:rsidRDefault="000D1EDF" w:rsidP="000D1EDF">
      <w:pPr>
        <w:jc w:val="both"/>
        <w:rPr>
          <w:rFonts w:cs="Arial"/>
        </w:rPr>
      </w:pPr>
    </w:p>
    <w:p w14:paraId="34A8862C" w14:textId="77777777" w:rsidR="00EF5515" w:rsidRDefault="00EF5515" w:rsidP="00EF5515">
      <w:pPr>
        <w:rPr>
          <w:rFonts w:cs="Arial"/>
          <w:i/>
        </w:rPr>
      </w:pPr>
    </w:p>
    <w:p w14:paraId="4030285E" w14:textId="77777777" w:rsidR="008335AC" w:rsidRDefault="008335AC" w:rsidP="00EF5515">
      <w:pPr>
        <w:rPr>
          <w:rFonts w:cs="Arial"/>
          <w:i/>
        </w:rPr>
      </w:pPr>
    </w:p>
    <w:p w14:paraId="12896496" w14:textId="77777777" w:rsidR="00C561E9" w:rsidRDefault="00C561E9" w:rsidP="003C123B">
      <w:pPr>
        <w:rPr>
          <w:rFonts w:cs="Arial"/>
          <w:i/>
        </w:rPr>
      </w:pPr>
    </w:p>
    <w:p w14:paraId="3BE47814" w14:textId="77777777" w:rsidR="00C561E9" w:rsidRDefault="00C561E9" w:rsidP="003C123B">
      <w:pPr>
        <w:rPr>
          <w:rFonts w:cs="Arial"/>
          <w:i/>
        </w:rPr>
      </w:pPr>
    </w:p>
    <w:p w14:paraId="46DF69D6" w14:textId="77777777" w:rsidR="008318D9" w:rsidRDefault="008318D9" w:rsidP="008318D9">
      <w:pPr>
        <w:rPr>
          <w:rFonts w:cs="Arial"/>
          <w:i/>
        </w:rPr>
      </w:pPr>
    </w:p>
    <w:p w14:paraId="133C2AAF" w14:textId="61769F8F" w:rsidR="000D1EDF" w:rsidRPr="008318D9" w:rsidRDefault="003C123B" w:rsidP="008318D9">
      <w:pPr>
        <w:jc w:val="both"/>
        <w:rPr>
          <w:rFonts w:cs="Arial"/>
          <w:i/>
        </w:rPr>
      </w:pPr>
      <w:r w:rsidRPr="008318D9">
        <w:rPr>
          <w:rFonts w:cs="Arial"/>
          <w:i/>
        </w:rPr>
        <w:t>Obrazec morajo izpolniti vsi zakoniti zastopniki vsakega izmed sodelujočih podjetij, zato se ga razmnoži.</w:t>
      </w:r>
      <w:r w:rsidR="008318D9" w:rsidRPr="008318D9">
        <w:rPr>
          <w:rFonts w:cs="Arial"/>
          <w:i/>
        </w:rPr>
        <w:t xml:space="preserve"> </w:t>
      </w:r>
      <w:r w:rsidR="000D1EDF" w:rsidRPr="008318D9">
        <w:rPr>
          <w:rFonts w:cs="Arial"/>
          <w:i/>
        </w:rPr>
        <w:t xml:space="preserve">Ta </w:t>
      </w:r>
      <w:r w:rsidR="00EF5515" w:rsidRPr="008318D9">
        <w:rPr>
          <w:rFonts w:cs="Arial"/>
          <w:i/>
        </w:rPr>
        <w:t>obrazec</w:t>
      </w:r>
      <w:r w:rsidR="000D1EDF" w:rsidRPr="008318D9">
        <w:rPr>
          <w:rFonts w:cs="Arial"/>
          <w:i/>
        </w:rPr>
        <w:t xml:space="preserve"> je sestavni del in priloga ponudbe</w:t>
      </w:r>
      <w:r w:rsidR="00812145">
        <w:rPr>
          <w:rFonts w:cs="Arial"/>
          <w:i/>
        </w:rPr>
        <w:t>.</w:t>
      </w:r>
    </w:p>
    <w:sectPr w:rsidR="000D1EDF" w:rsidRPr="008318D9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509E71" w14:textId="77777777" w:rsidR="00C167CD" w:rsidRDefault="00C167CD">
      <w:r>
        <w:separator/>
      </w:r>
    </w:p>
  </w:endnote>
  <w:endnote w:type="continuationSeparator" w:id="0">
    <w:p w14:paraId="4A836AF1" w14:textId="77777777" w:rsidR="00C167CD" w:rsidRDefault="00C167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461EB2" w14:textId="14256AC0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B9100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B9100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4A5C4125" w14:textId="77777777" w:rsidTr="00A1445A">
      <w:tc>
        <w:tcPr>
          <w:tcW w:w="4605" w:type="dxa"/>
          <w:shd w:val="clear" w:color="auto" w:fill="auto"/>
        </w:tcPr>
        <w:p w14:paraId="77483DAF" w14:textId="156C0436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297360FB" w14:textId="57C55DDB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8F4DFF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8F4DFF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503BF89D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D039D8" w14:textId="77777777" w:rsidR="00C167CD" w:rsidRDefault="00C167CD">
      <w:r>
        <w:separator/>
      </w:r>
    </w:p>
  </w:footnote>
  <w:footnote w:type="continuationSeparator" w:id="0">
    <w:p w14:paraId="7A2D3EE5" w14:textId="77777777" w:rsidR="00C167CD" w:rsidRDefault="00C167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3AD78474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40E15610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1FAF85B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BAAB360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4EB02C30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579BFDC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1662F0E4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61051CD9" wp14:editId="1C309CE2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6CC02681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2920E3D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C3AB3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5838F8E0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C3AB3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1CB0847E" w14:textId="77777777" w:rsidR="00EF2442" w:rsidRPr="00A1445A" w:rsidRDefault="00EF2442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9F4AF4" w14:paraId="02512435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79013632" w14:textId="6A6398E5" w:rsidR="00C0552D" w:rsidRPr="009F4AF4" w:rsidRDefault="00F00BC1" w:rsidP="004866C6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</w:t>
          </w:r>
          <w:r w:rsidR="007F34DB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F67307">
            <w:rPr>
              <w:rFonts w:cs="Arial"/>
              <w:color w:val="000000"/>
              <w:sz w:val="16"/>
              <w:szCs w:val="16"/>
            </w:rPr>
            <w:t>-</w:t>
          </w:r>
          <w:r w:rsidR="007F34DB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4866C6">
            <w:rPr>
              <w:rFonts w:cs="Arial"/>
              <w:color w:val="000000"/>
              <w:sz w:val="16"/>
              <w:szCs w:val="16"/>
            </w:rPr>
            <w:t>BLAGO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3E89171F" w14:textId="77777777" w:rsidR="00C0552D" w:rsidRPr="009F4AF4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C48DCF3" w14:textId="2518E035" w:rsidR="00C0552D" w:rsidRPr="009F4AF4" w:rsidRDefault="00144B8D" w:rsidP="00345A3D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9F4AF4">
            <w:rPr>
              <w:rFonts w:cs="Arial"/>
              <w:sz w:val="16"/>
              <w:szCs w:val="16"/>
            </w:rPr>
            <w:t xml:space="preserve">OBR </w:t>
          </w:r>
          <w:r w:rsidR="00AE57CA" w:rsidRPr="009F4AF4">
            <w:rPr>
              <w:rFonts w:cs="Arial"/>
              <w:sz w:val="16"/>
              <w:szCs w:val="16"/>
            </w:rPr>
            <w:t>–</w:t>
          </w:r>
          <w:r w:rsidRPr="009F4AF4">
            <w:rPr>
              <w:rFonts w:cs="Arial"/>
              <w:sz w:val="16"/>
              <w:szCs w:val="16"/>
            </w:rPr>
            <w:t xml:space="preserve"> </w:t>
          </w:r>
          <w:r w:rsidR="00AE57CA" w:rsidRPr="009F4AF4">
            <w:rPr>
              <w:rFonts w:cs="Arial"/>
              <w:sz w:val="16"/>
              <w:szCs w:val="16"/>
            </w:rPr>
            <w:t>2.0</w:t>
          </w:r>
          <w:r w:rsidR="008318D9" w:rsidRPr="009F4AF4">
            <w:rPr>
              <w:rFonts w:cs="Arial"/>
              <w:sz w:val="16"/>
              <w:szCs w:val="16"/>
            </w:rPr>
            <w:t>8</w:t>
          </w:r>
        </w:p>
      </w:tc>
    </w:tr>
  </w:tbl>
  <w:p w14:paraId="7DE6B521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16BFB5D1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B8D"/>
    <w:rsid w:val="00001218"/>
    <w:rsid w:val="00005413"/>
    <w:rsid w:val="0001392A"/>
    <w:rsid w:val="00013B00"/>
    <w:rsid w:val="00015330"/>
    <w:rsid w:val="00015B5A"/>
    <w:rsid w:val="00036A6D"/>
    <w:rsid w:val="000412BC"/>
    <w:rsid w:val="00041EB9"/>
    <w:rsid w:val="00042D0E"/>
    <w:rsid w:val="00046CE2"/>
    <w:rsid w:val="0005065F"/>
    <w:rsid w:val="000576FB"/>
    <w:rsid w:val="00096243"/>
    <w:rsid w:val="00096BE4"/>
    <w:rsid w:val="000C23A5"/>
    <w:rsid w:val="000C4583"/>
    <w:rsid w:val="000D1EDF"/>
    <w:rsid w:val="000D76C2"/>
    <w:rsid w:val="000E1875"/>
    <w:rsid w:val="000E41E1"/>
    <w:rsid w:val="000E7050"/>
    <w:rsid w:val="00101B68"/>
    <w:rsid w:val="00114401"/>
    <w:rsid w:val="0012533E"/>
    <w:rsid w:val="001314C1"/>
    <w:rsid w:val="001352C1"/>
    <w:rsid w:val="001363A5"/>
    <w:rsid w:val="0014021F"/>
    <w:rsid w:val="00144B8D"/>
    <w:rsid w:val="0015223A"/>
    <w:rsid w:val="00166414"/>
    <w:rsid w:val="0017296F"/>
    <w:rsid w:val="00174BFE"/>
    <w:rsid w:val="00183318"/>
    <w:rsid w:val="001A192F"/>
    <w:rsid w:val="001A7BD0"/>
    <w:rsid w:val="001D16E0"/>
    <w:rsid w:val="001D694D"/>
    <w:rsid w:val="001F6F0F"/>
    <w:rsid w:val="0020233B"/>
    <w:rsid w:val="00213ABA"/>
    <w:rsid w:val="002147D3"/>
    <w:rsid w:val="00227FB0"/>
    <w:rsid w:val="00231CFA"/>
    <w:rsid w:val="0023216A"/>
    <w:rsid w:val="00235E41"/>
    <w:rsid w:val="002413BB"/>
    <w:rsid w:val="00241698"/>
    <w:rsid w:val="00251D3F"/>
    <w:rsid w:val="00251D74"/>
    <w:rsid w:val="002618E0"/>
    <w:rsid w:val="00263BEF"/>
    <w:rsid w:val="002711AE"/>
    <w:rsid w:val="00273761"/>
    <w:rsid w:val="00277706"/>
    <w:rsid w:val="00283EE6"/>
    <w:rsid w:val="00285B81"/>
    <w:rsid w:val="00294C24"/>
    <w:rsid w:val="002970C4"/>
    <w:rsid w:val="002A38D1"/>
    <w:rsid w:val="002A6A46"/>
    <w:rsid w:val="002B28E0"/>
    <w:rsid w:val="002B49A7"/>
    <w:rsid w:val="002D6A3C"/>
    <w:rsid w:val="002E1329"/>
    <w:rsid w:val="002E2FD3"/>
    <w:rsid w:val="002E6B63"/>
    <w:rsid w:val="002F0041"/>
    <w:rsid w:val="002F68A9"/>
    <w:rsid w:val="00301033"/>
    <w:rsid w:val="00315EE6"/>
    <w:rsid w:val="00324C4C"/>
    <w:rsid w:val="00325D8B"/>
    <w:rsid w:val="00326834"/>
    <w:rsid w:val="00345A3D"/>
    <w:rsid w:val="0035043A"/>
    <w:rsid w:val="00367250"/>
    <w:rsid w:val="00370866"/>
    <w:rsid w:val="0037231D"/>
    <w:rsid w:val="003B36FC"/>
    <w:rsid w:val="003C0B6A"/>
    <w:rsid w:val="003C123B"/>
    <w:rsid w:val="003C485B"/>
    <w:rsid w:val="003D1272"/>
    <w:rsid w:val="003E4CFC"/>
    <w:rsid w:val="003E5C55"/>
    <w:rsid w:val="003F0DE7"/>
    <w:rsid w:val="003F4213"/>
    <w:rsid w:val="003F4DE6"/>
    <w:rsid w:val="00406373"/>
    <w:rsid w:val="00431C6C"/>
    <w:rsid w:val="0043532D"/>
    <w:rsid w:val="00445049"/>
    <w:rsid w:val="004527D6"/>
    <w:rsid w:val="00455EB9"/>
    <w:rsid w:val="004720C5"/>
    <w:rsid w:val="0047643E"/>
    <w:rsid w:val="004801D0"/>
    <w:rsid w:val="00481723"/>
    <w:rsid w:val="004866C6"/>
    <w:rsid w:val="004A0508"/>
    <w:rsid w:val="004B065E"/>
    <w:rsid w:val="004C63F8"/>
    <w:rsid w:val="004D6B75"/>
    <w:rsid w:val="004F7C1C"/>
    <w:rsid w:val="0051745B"/>
    <w:rsid w:val="005255EB"/>
    <w:rsid w:val="005316C0"/>
    <w:rsid w:val="00537622"/>
    <w:rsid w:val="005608A6"/>
    <w:rsid w:val="005724B4"/>
    <w:rsid w:val="005753D9"/>
    <w:rsid w:val="0058399F"/>
    <w:rsid w:val="005A785E"/>
    <w:rsid w:val="005B253B"/>
    <w:rsid w:val="005B3910"/>
    <w:rsid w:val="005C3AB3"/>
    <w:rsid w:val="005C4C41"/>
    <w:rsid w:val="005C71B5"/>
    <w:rsid w:val="005C7E8F"/>
    <w:rsid w:val="005D7E01"/>
    <w:rsid w:val="005E4BDB"/>
    <w:rsid w:val="005F1763"/>
    <w:rsid w:val="005F18A6"/>
    <w:rsid w:val="005F638A"/>
    <w:rsid w:val="005F751D"/>
    <w:rsid w:val="006110C9"/>
    <w:rsid w:val="0061133D"/>
    <w:rsid w:val="00612663"/>
    <w:rsid w:val="006163B7"/>
    <w:rsid w:val="006315C1"/>
    <w:rsid w:val="0065152F"/>
    <w:rsid w:val="00662D8F"/>
    <w:rsid w:val="0066332D"/>
    <w:rsid w:val="00670A28"/>
    <w:rsid w:val="00670D1D"/>
    <w:rsid w:val="006776D7"/>
    <w:rsid w:val="006D3E51"/>
    <w:rsid w:val="006D59F7"/>
    <w:rsid w:val="006D5A4C"/>
    <w:rsid w:val="006E377F"/>
    <w:rsid w:val="006F44F5"/>
    <w:rsid w:val="006F758E"/>
    <w:rsid w:val="007033C0"/>
    <w:rsid w:val="007345D8"/>
    <w:rsid w:val="00741DF3"/>
    <w:rsid w:val="00743912"/>
    <w:rsid w:val="00752B45"/>
    <w:rsid w:val="00767A5A"/>
    <w:rsid w:val="00780396"/>
    <w:rsid w:val="0078319E"/>
    <w:rsid w:val="00783525"/>
    <w:rsid w:val="007838D2"/>
    <w:rsid w:val="007A5879"/>
    <w:rsid w:val="007B28DB"/>
    <w:rsid w:val="007D302C"/>
    <w:rsid w:val="007D4174"/>
    <w:rsid w:val="007E0866"/>
    <w:rsid w:val="007E31E3"/>
    <w:rsid w:val="007F34DB"/>
    <w:rsid w:val="007F3757"/>
    <w:rsid w:val="007F4AC2"/>
    <w:rsid w:val="007F7EE3"/>
    <w:rsid w:val="00812145"/>
    <w:rsid w:val="0081236B"/>
    <w:rsid w:val="008155E7"/>
    <w:rsid w:val="00824D1D"/>
    <w:rsid w:val="008318D9"/>
    <w:rsid w:val="008335AC"/>
    <w:rsid w:val="00833AC6"/>
    <w:rsid w:val="00837275"/>
    <w:rsid w:val="00843739"/>
    <w:rsid w:val="00847017"/>
    <w:rsid w:val="00853F3C"/>
    <w:rsid w:val="0085416E"/>
    <w:rsid w:val="00882006"/>
    <w:rsid w:val="00895F3B"/>
    <w:rsid w:val="008A757F"/>
    <w:rsid w:val="008B25C9"/>
    <w:rsid w:val="008C2AC2"/>
    <w:rsid w:val="008D4CB9"/>
    <w:rsid w:val="008D6DCE"/>
    <w:rsid w:val="008E64FA"/>
    <w:rsid w:val="008F3E2F"/>
    <w:rsid w:val="008F4DFF"/>
    <w:rsid w:val="00913408"/>
    <w:rsid w:val="00913CF8"/>
    <w:rsid w:val="00930C69"/>
    <w:rsid w:val="00933422"/>
    <w:rsid w:val="00941812"/>
    <w:rsid w:val="00945B2B"/>
    <w:rsid w:val="00946104"/>
    <w:rsid w:val="009514DD"/>
    <w:rsid w:val="0095198A"/>
    <w:rsid w:val="00953938"/>
    <w:rsid w:val="00965BB4"/>
    <w:rsid w:val="009A46DA"/>
    <w:rsid w:val="009A483D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4AF4"/>
    <w:rsid w:val="009F7784"/>
    <w:rsid w:val="00A00BCA"/>
    <w:rsid w:val="00A04B00"/>
    <w:rsid w:val="00A1445A"/>
    <w:rsid w:val="00A22650"/>
    <w:rsid w:val="00A3063E"/>
    <w:rsid w:val="00A33BE0"/>
    <w:rsid w:val="00A42189"/>
    <w:rsid w:val="00A474FA"/>
    <w:rsid w:val="00A515E0"/>
    <w:rsid w:val="00A54F28"/>
    <w:rsid w:val="00A55B4C"/>
    <w:rsid w:val="00A57325"/>
    <w:rsid w:val="00A63F0C"/>
    <w:rsid w:val="00A75802"/>
    <w:rsid w:val="00A83E62"/>
    <w:rsid w:val="00A92149"/>
    <w:rsid w:val="00AA2F1C"/>
    <w:rsid w:val="00AB1522"/>
    <w:rsid w:val="00AB3346"/>
    <w:rsid w:val="00AB4674"/>
    <w:rsid w:val="00AC72E5"/>
    <w:rsid w:val="00AD3618"/>
    <w:rsid w:val="00AE57CA"/>
    <w:rsid w:val="00AF0AD6"/>
    <w:rsid w:val="00B021F9"/>
    <w:rsid w:val="00B10F5E"/>
    <w:rsid w:val="00B16F2C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72609"/>
    <w:rsid w:val="00B82AA3"/>
    <w:rsid w:val="00B86392"/>
    <w:rsid w:val="00B9100B"/>
    <w:rsid w:val="00B9309E"/>
    <w:rsid w:val="00B930C3"/>
    <w:rsid w:val="00B96106"/>
    <w:rsid w:val="00BA2C4A"/>
    <w:rsid w:val="00BB3939"/>
    <w:rsid w:val="00BC00ED"/>
    <w:rsid w:val="00BC2412"/>
    <w:rsid w:val="00BC29DD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67CD"/>
    <w:rsid w:val="00C16A39"/>
    <w:rsid w:val="00C22236"/>
    <w:rsid w:val="00C2689D"/>
    <w:rsid w:val="00C462CE"/>
    <w:rsid w:val="00C468BF"/>
    <w:rsid w:val="00C561E9"/>
    <w:rsid w:val="00C565DD"/>
    <w:rsid w:val="00C64A95"/>
    <w:rsid w:val="00C82B34"/>
    <w:rsid w:val="00C9531D"/>
    <w:rsid w:val="00C97729"/>
    <w:rsid w:val="00CA0755"/>
    <w:rsid w:val="00CB008E"/>
    <w:rsid w:val="00CB0D95"/>
    <w:rsid w:val="00CD61B2"/>
    <w:rsid w:val="00CD6CEB"/>
    <w:rsid w:val="00CD7808"/>
    <w:rsid w:val="00CF12FC"/>
    <w:rsid w:val="00D05C1E"/>
    <w:rsid w:val="00D06278"/>
    <w:rsid w:val="00D2343D"/>
    <w:rsid w:val="00D278D4"/>
    <w:rsid w:val="00D4322B"/>
    <w:rsid w:val="00D47195"/>
    <w:rsid w:val="00D579F3"/>
    <w:rsid w:val="00D625CE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B469B"/>
    <w:rsid w:val="00DE435E"/>
    <w:rsid w:val="00DF116B"/>
    <w:rsid w:val="00DF3D50"/>
    <w:rsid w:val="00E029F3"/>
    <w:rsid w:val="00E02C2C"/>
    <w:rsid w:val="00E0340C"/>
    <w:rsid w:val="00E3300C"/>
    <w:rsid w:val="00E37B60"/>
    <w:rsid w:val="00E43C3D"/>
    <w:rsid w:val="00E550C0"/>
    <w:rsid w:val="00E61921"/>
    <w:rsid w:val="00E66846"/>
    <w:rsid w:val="00E676C3"/>
    <w:rsid w:val="00E749F2"/>
    <w:rsid w:val="00E932C8"/>
    <w:rsid w:val="00E95B73"/>
    <w:rsid w:val="00E95D92"/>
    <w:rsid w:val="00E9600A"/>
    <w:rsid w:val="00EA7B9C"/>
    <w:rsid w:val="00EB0DA9"/>
    <w:rsid w:val="00EB59CF"/>
    <w:rsid w:val="00EE750F"/>
    <w:rsid w:val="00EE7F32"/>
    <w:rsid w:val="00EF0493"/>
    <w:rsid w:val="00EF1787"/>
    <w:rsid w:val="00EF18FD"/>
    <w:rsid w:val="00EF2442"/>
    <w:rsid w:val="00EF5515"/>
    <w:rsid w:val="00F00BC1"/>
    <w:rsid w:val="00F014E7"/>
    <w:rsid w:val="00F0171E"/>
    <w:rsid w:val="00F0300D"/>
    <w:rsid w:val="00F0401D"/>
    <w:rsid w:val="00F21B47"/>
    <w:rsid w:val="00F267C9"/>
    <w:rsid w:val="00F27435"/>
    <w:rsid w:val="00F35A6C"/>
    <w:rsid w:val="00F41606"/>
    <w:rsid w:val="00F42EA0"/>
    <w:rsid w:val="00F51F53"/>
    <w:rsid w:val="00F52A52"/>
    <w:rsid w:val="00F53622"/>
    <w:rsid w:val="00F562B3"/>
    <w:rsid w:val="00F60526"/>
    <w:rsid w:val="00F65355"/>
    <w:rsid w:val="00F67307"/>
    <w:rsid w:val="00F70BB8"/>
    <w:rsid w:val="00F71C13"/>
    <w:rsid w:val="00F758D0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4AC6"/>
    <w:rsid w:val="00FE6A48"/>
    <w:rsid w:val="00FF0924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D7CED5A"/>
  <w15:docId w15:val="{0C148CA2-E1F6-4319-BE93-FFE2F1B43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2">
    <w:name w:val="2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2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1">
    <w:name w:val="1"/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2A38D1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2A38D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2A38D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52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lcf76f155ced4ddcb4097134ff3c332f xmlns="68c5f5d4-aadc-499c-975b-051170a396f7">
      <Terms xmlns="http://schemas.microsoft.com/office/infopath/2007/PartnerControls"/>
    </lcf76f155ced4ddcb4097134ff3c332f>
    <TaxCatchAll xmlns="6a4cc071-bd85-44c5-acc7-68a9b922d49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18" ma:contentTypeDescription="Ustvari nov dokument." ma:contentTypeScope="" ma:versionID="deb4fcedfcb16234af790ac75ce26c96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93001fe300f360823f9a775dbc6adf39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7FD66A09-147F-4252-8D64-ACF3354DCC35}">
  <ds:schemaRefs>
    <ds:schemaRef ds:uri="http://schemas.microsoft.com/office/2006/metadata/properties"/>
    <ds:schemaRef ds:uri="http://schemas.microsoft.com/office/infopath/2007/PartnerControls"/>
    <ds:schemaRef ds:uri="ba71b4f2-3489-430b-a582-ca3f60230a1a"/>
  </ds:schemaRefs>
</ds:datastoreItem>
</file>

<file path=customXml/itemProps2.xml><?xml version="1.0" encoding="utf-8"?>
<ds:datastoreItem xmlns:ds="http://schemas.openxmlformats.org/officeDocument/2006/customXml" ds:itemID="{A1C55A57-FBD5-46D8-A54D-120B96C8221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1BD84DD-E128-493F-993F-12D0F77E4618}"/>
</file>

<file path=customXml/itemProps4.xml><?xml version="1.0" encoding="utf-8"?>
<ds:datastoreItem xmlns:ds="http://schemas.openxmlformats.org/officeDocument/2006/customXml" ds:itemID="{912EA311-FC4C-45A9-8B34-047A71AF9C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16</TotalTime>
  <Pages>1</Pages>
  <Words>168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1126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Darja BLATNIK</cp:lastModifiedBy>
  <cp:revision>6</cp:revision>
  <cp:lastPrinted>2016-06-20T06:30:00Z</cp:lastPrinted>
  <dcterms:created xsi:type="dcterms:W3CDTF">2018-07-24T11:48:00Z</dcterms:created>
  <dcterms:modified xsi:type="dcterms:W3CDTF">2022-06-08T11:42:00Z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</Properties>
</file>